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CCAC5" w14:textId="77777777" w:rsidR="005E030E" w:rsidRDefault="005E030E" w:rsidP="005E03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BATELL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14:paraId="01EBD1D2" w14:textId="77777777" w:rsidR="005E030E" w:rsidRDefault="005E030E" w:rsidP="005E03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Clerk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St.Peter’s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EDD0821" w14:textId="77777777" w:rsidR="005E030E" w:rsidRDefault="005E030E" w:rsidP="005E03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8DC597" w14:textId="77777777" w:rsidR="005E030E" w:rsidRDefault="005E030E" w:rsidP="005E03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E1F60B" w14:textId="77777777" w:rsidR="005E030E" w:rsidRDefault="005E030E" w:rsidP="005E03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May1432</w:t>
      </w:r>
      <w:r>
        <w:rPr>
          <w:rFonts w:ascii="Times New Roman" w:hAnsi="Times New Roman" w:cs="Times New Roman"/>
          <w:sz w:val="24"/>
          <w:szCs w:val="24"/>
        </w:rPr>
        <w:tab/>
        <w:t xml:space="preserve">He had a bequest in the Will of Ralph </w:t>
      </w:r>
      <w:proofErr w:type="spellStart"/>
      <w:r>
        <w:rPr>
          <w:rFonts w:ascii="Times New Roman" w:hAnsi="Times New Roman" w:cs="Times New Roman"/>
          <w:sz w:val="24"/>
          <w:szCs w:val="24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More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Slepe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5CA8C2B6" w14:textId="77777777" w:rsidR="005E030E" w:rsidRDefault="005E030E" w:rsidP="005E03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p.236)</w:t>
      </w:r>
    </w:p>
    <w:p w14:paraId="51429B3B" w14:textId="77777777" w:rsidR="005E030E" w:rsidRDefault="005E030E" w:rsidP="005E03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49FB7B" w14:textId="77777777" w:rsidR="005E030E" w:rsidRDefault="005E030E" w:rsidP="005E03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415761" w14:textId="77777777" w:rsidR="005E030E" w:rsidRDefault="005E030E" w:rsidP="005E03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October 2022</w:t>
      </w:r>
    </w:p>
    <w:p w14:paraId="2F5DA90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331A2" w14:textId="77777777" w:rsidR="005E030E" w:rsidRDefault="005E030E" w:rsidP="009139A6">
      <w:r>
        <w:separator/>
      </w:r>
    </w:p>
  </w:endnote>
  <w:endnote w:type="continuationSeparator" w:id="0">
    <w:p w14:paraId="648C0957" w14:textId="77777777" w:rsidR="005E030E" w:rsidRDefault="005E030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576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3DF2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E666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A67A1" w14:textId="77777777" w:rsidR="005E030E" w:rsidRDefault="005E030E" w:rsidP="009139A6">
      <w:r>
        <w:separator/>
      </w:r>
    </w:p>
  </w:footnote>
  <w:footnote w:type="continuationSeparator" w:id="0">
    <w:p w14:paraId="6D810799" w14:textId="77777777" w:rsidR="005E030E" w:rsidRDefault="005E030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CA40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F493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0B56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30E"/>
    <w:rsid w:val="000666E0"/>
    <w:rsid w:val="002510B7"/>
    <w:rsid w:val="005C130B"/>
    <w:rsid w:val="005E030E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04BE9"/>
  <w15:chartTrackingRefBased/>
  <w15:docId w15:val="{93E9432F-7B71-428B-94F7-21812C518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2022-10-05T20:16:00Z</dcterms:created>
  <dcterms:modified xsi:type="dcterms:W3CDTF">2022-10-05T20:17:00Z</dcterms:modified>
</cp:coreProperties>
</file>